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55C90" w14:textId="0222F89E" w:rsidR="00BA00AB" w:rsidRDefault="004A7A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PHELIPSON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d.1502)</w:t>
      </w:r>
    </w:p>
    <w:p w14:paraId="12A87D99" w14:textId="0A49069C" w:rsidR="004A7AE0" w:rsidRDefault="004A7A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Blyth, Nottinghamshire.</w:t>
      </w:r>
    </w:p>
    <w:p w14:paraId="2E8F52DC" w14:textId="4B6A80A3" w:rsidR="004A7AE0" w:rsidRDefault="004A7A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D5C854" w14:textId="5773138F" w:rsidR="004A7AE0" w:rsidRDefault="004A7A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C23501" w14:textId="54FA684E" w:rsidR="004A7AE0" w:rsidRDefault="004A7A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May1502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p.129)</w:t>
      </w:r>
    </w:p>
    <w:p w14:paraId="25805BC5" w14:textId="4A42730B" w:rsidR="004A7AE0" w:rsidRDefault="004A7A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724436CC" w14:textId="3DF72D17" w:rsidR="004A7AE0" w:rsidRDefault="004A7A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89A44B" w14:textId="1170C264" w:rsidR="004A7AE0" w:rsidRDefault="004A7A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DE3472" w14:textId="4E05134C" w:rsidR="004A7AE0" w:rsidRPr="004A7AE0" w:rsidRDefault="004A7A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2021</w:t>
      </w:r>
    </w:p>
    <w:sectPr w:rsidR="004A7AE0" w:rsidRPr="004A7A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E7422B" w14:textId="77777777" w:rsidR="004A7AE0" w:rsidRDefault="004A7AE0" w:rsidP="009139A6">
      <w:r>
        <w:separator/>
      </w:r>
    </w:p>
  </w:endnote>
  <w:endnote w:type="continuationSeparator" w:id="0">
    <w:p w14:paraId="3B9245E6" w14:textId="77777777" w:rsidR="004A7AE0" w:rsidRDefault="004A7A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AB5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CB7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B8C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CDA14" w14:textId="77777777" w:rsidR="004A7AE0" w:rsidRDefault="004A7AE0" w:rsidP="009139A6">
      <w:r>
        <w:separator/>
      </w:r>
    </w:p>
  </w:footnote>
  <w:footnote w:type="continuationSeparator" w:id="0">
    <w:p w14:paraId="55DD369A" w14:textId="77777777" w:rsidR="004A7AE0" w:rsidRDefault="004A7A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2F9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630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56F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AE0"/>
    <w:rsid w:val="000666E0"/>
    <w:rsid w:val="002510B7"/>
    <w:rsid w:val="004A7AE0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5F549"/>
  <w15:chartTrackingRefBased/>
  <w15:docId w15:val="{0027894B-0D1E-4866-901C-AA6668DF4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2021-03-03T10:24:00Z</dcterms:created>
  <dcterms:modified xsi:type="dcterms:W3CDTF">2021-03-03T10:26:00Z</dcterms:modified>
</cp:coreProperties>
</file>